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B484" w14:textId="77777777" w:rsidR="00D87A25" w:rsidRPr="00397C54" w:rsidRDefault="00D87A25" w:rsidP="00D87A25">
      <w:pPr>
        <w:jc w:val="center"/>
        <w:rPr>
          <w:rFonts w:ascii="DB Office" w:hAnsi="DB Office"/>
          <w:sz w:val="20"/>
        </w:rPr>
      </w:pPr>
    </w:p>
    <w:p w14:paraId="2E121ED2" w14:textId="77777777" w:rsidR="00D87A25" w:rsidRPr="00397C54" w:rsidRDefault="00D87A25" w:rsidP="00D87A25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14:paraId="0835233A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14:paraId="79951FBD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14:paraId="68EF9449" w14:textId="77777777" w:rsidR="00D87A25" w:rsidRPr="00397C54" w:rsidRDefault="00BC7349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="00D87A25" w:rsidRPr="00C8663D">
        <w:rPr>
          <w:rFonts w:ascii="DB Office" w:hAnsi="DB Office"/>
          <w:sz w:val="16"/>
        </w:rPr>
        <w:br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1"/>
      <w:r w:rsidR="00D87A25" w:rsidRPr="00397C54">
        <w:rPr>
          <w:rFonts w:ascii="DB Office" w:hAnsi="DB Office"/>
        </w:rPr>
        <w:br/>
      </w:r>
    </w:p>
    <w:p w14:paraId="4A18B3D3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30B7706F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14:paraId="08611072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EC088C9" w14:textId="77777777" w:rsidR="00D87A25" w:rsidRPr="00397C54" w:rsidRDefault="00125717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="00D87A25" w:rsidRPr="00397C54">
        <w:rPr>
          <w:rFonts w:ascii="DB Office" w:hAnsi="DB Office"/>
          <w:sz w:val="16"/>
        </w:rPr>
        <w:t>eistung:</w:t>
      </w:r>
    </w:p>
    <w:bookmarkStart w:id="2" w:name="_Hlk23314980"/>
    <w:p w14:paraId="0B4C304F" w14:textId="08F642D8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3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 xml:space="preserve">Erneuerung Durchlass </w:t>
      </w:r>
      <w:r w:rsidR="00946C7E">
        <w:rPr>
          <w:rFonts w:ascii="DB Office" w:hAnsi="DB Office"/>
          <w:noProof/>
          <w:sz w:val="16"/>
        </w:rPr>
        <w:t>km 57,</w:t>
      </w:r>
      <w:r w:rsidR="00FB2FD9">
        <w:rPr>
          <w:rFonts w:ascii="DB Office" w:hAnsi="DB Office"/>
          <w:noProof/>
          <w:sz w:val="16"/>
        </w:rPr>
        <w:t xml:space="preserve">847 und </w:t>
      </w:r>
      <w:r w:rsidRPr="00737989">
        <w:rPr>
          <w:rFonts w:ascii="DB Office" w:hAnsi="DB Office"/>
          <w:noProof/>
          <w:sz w:val="16"/>
        </w:rPr>
        <w:t>km 61,530 (Strecke 6216)</w:t>
      </w:r>
      <w:r w:rsidR="00FB2FD9">
        <w:rPr>
          <w:rFonts w:ascii="DB Office" w:hAnsi="DB Office"/>
          <w:noProof/>
          <w:sz w:val="16"/>
        </w:rPr>
        <w:t xml:space="preserve">    ACHTUNG bei Losvergabe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="00D87A25" w:rsidRPr="00397C54">
        <w:rPr>
          <w:rFonts w:ascii="DB Office" w:hAnsi="DB Office"/>
        </w:rPr>
        <w:br/>
      </w:r>
    </w:p>
    <w:p w14:paraId="04E5FD67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14:paraId="0636FC76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67FFC82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id="4" w:name="_Hlk23314990"/>
    <w:p w14:paraId="7706BF32" w14:textId="71DB8D04" w:rsidR="001A71DB" w:rsidRDefault="00C8663D" w:rsidP="00C8663D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5" w:name="AG_FIRMENNAM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937541" w:rsidRPr="00937541">
        <w:rPr>
          <w:rFonts w:ascii="DB Office" w:hAnsi="DB Office"/>
          <w:noProof/>
          <w:sz w:val="16"/>
        </w:rPr>
        <w:t>DB InfraGO AG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6" w:name="AG_STRASS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7" w:name="AG_PLZ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8" w:name="AG_ORT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14:paraId="58E1D54D" w14:textId="77777777" w:rsidR="00C8663D" w:rsidRPr="00397C54" w:rsidRDefault="00C8663D" w:rsidP="00D87A25">
      <w:pPr>
        <w:pBdr>
          <w:left w:val="single" w:sz="6" w:space="0" w:color="000000"/>
          <w:right w:val="single" w:sz="6" w:space="0" w:color="000000"/>
        </w:pBdr>
        <w:spacing w:line="240" w:lineRule="exact"/>
        <w:rPr>
          <w:rFonts w:ascii="DB Office" w:hAnsi="DB Office"/>
          <w:sz w:val="20"/>
        </w:rPr>
      </w:pPr>
    </w:p>
    <w:p w14:paraId="6AC0D9CA" w14:textId="77777777" w:rsidR="00D87A25" w:rsidRPr="00397C54" w:rsidRDefault="00D87A25" w:rsidP="00DC16F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id="9" w:name="_Hlk23315001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C8663D">
        <w:rPr>
          <w:rFonts w:ascii="DB Office" w:hAnsi="DB Office"/>
          <w:sz w:val="16"/>
        </w:rPr>
        <w:instrText xml:space="preserve"> FORMTEXT </w:instrText>
      </w:r>
      <w:r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14:paraId="03700D07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40" w:lineRule="exact"/>
        <w:jc w:val="both"/>
        <w:rPr>
          <w:rFonts w:ascii="DB Office" w:hAnsi="DB Office"/>
          <w:sz w:val="16"/>
        </w:rPr>
      </w:pPr>
    </w:p>
    <w:p w14:paraId="7CB07592" w14:textId="77777777" w:rsidR="00D87A25" w:rsidRPr="00397C54" w:rsidRDefault="00D87A25" w:rsidP="00D87A25">
      <w:pPr>
        <w:keepLines/>
        <w:jc w:val="both"/>
        <w:rPr>
          <w:rFonts w:ascii="DB Office" w:hAnsi="DB Office"/>
          <w:sz w:val="16"/>
        </w:rPr>
      </w:pPr>
    </w:p>
    <w:p w14:paraId="189B4C71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id="11" w:name="_Hlk23315006"/>
    <w:p w14:paraId="18D03BD5" w14:textId="6D09F5A1" w:rsidR="001A71DB" w:rsidRDefault="00C8663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12" w:name="BT_NAME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 w:rsidR="00937541" w:rsidRPr="00937541">
        <w:rPr>
          <w:rFonts w:ascii="DB Office" w:hAnsi="DB Office"/>
          <w:noProof/>
          <w:sz w:val="16"/>
        </w:rPr>
        <w:t>DB InfraGO AG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13" w:name="BT_STRASSE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Ammonstr. 8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4" w:name="BT_PLZ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01069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5" w:name="BT_ORT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Dresden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14:paraId="07941760" w14:textId="77777777" w:rsidR="00C8663D" w:rsidRPr="00397C54" w:rsidRDefault="00C8663D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/>
          <w:sz w:val="20"/>
        </w:rPr>
      </w:pPr>
    </w:p>
    <w:p w14:paraId="57516BCE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Er leistet die Sicherheit in Form dieser Bürgschaft.</w:t>
      </w:r>
    </w:p>
    <w:p w14:paraId="69A1A4EF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14:paraId="794162A0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id="16" w:name="_Hlk23315013"/>
    <w:p w14:paraId="5C71935A" w14:textId="77777777" w:rsidR="00C8663D" w:rsidRPr="00A51701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14:paraId="0C2ECE06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="00D87A25" w:rsidRPr="00397C54">
        <w:rPr>
          <w:rFonts w:ascii="DB Office" w:hAnsi="DB Office"/>
          <w:sz w:val="20"/>
        </w:rPr>
        <w:br/>
      </w:r>
    </w:p>
    <w:p w14:paraId="7AA265FD" w14:textId="77777777" w:rsidR="00D87A25" w:rsidRPr="00397C54" w:rsidRDefault="00D87A25" w:rsidP="00D87A25">
      <w:pPr>
        <w:rPr>
          <w:rFonts w:ascii="DB Office" w:hAnsi="DB Office"/>
          <w:sz w:val="16"/>
        </w:rPr>
      </w:pPr>
    </w:p>
    <w:p w14:paraId="432F8263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04120" w:rsidRPr="00397C54">
        <w:rPr>
          <w:rFonts w:ascii="DB Office" w:hAnsi="DB Office"/>
          <w:sz w:val="19"/>
        </w:rPr>
        <w:t>rag bis zu einer Gesamthöhe von</w:t>
      </w:r>
    </w:p>
    <w:p w14:paraId="10A9E3F6" w14:textId="77777777" w:rsidR="00D87A25" w:rsidRPr="00397C54" w:rsidRDefault="00D87A25" w:rsidP="00D87A25">
      <w:pPr>
        <w:spacing w:line="120" w:lineRule="exact"/>
        <w:rPr>
          <w:rFonts w:ascii="DB Office" w:hAnsi="DB Office"/>
          <w:sz w:val="19"/>
        </w:rPr>
      </w:pPr>
    </w:p>
    <w:p w14:paraId="609B1F98" w14:textId="77777777" w:rsidR="00D87A25" w:rsidRPr="00397C54" w:rsidRDefault="001A71DB" w:rsidP="00D87A25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19" w:name="Text18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0" w:name="Text13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20"/>
    </w:p>
    <w:p w14:paraId="3A17F225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="00D04120" w:rsidRPr="00397C54">
        <w:rPr>
          <w:rFonts w:ascii="DB Office" w:hAnsi="DB Office"/>
          <w:sz w:val="19"/>
        </w:rPr>
        <w:t>....................... EUR, (i.</w:t>
      </w:r>
      <w:r w:rsidR="00BC1C43" w:rsidRPr="00397C54">
        <w:rPr>
          <w:rFonts w:ascii="DB Office" w:hAnsi="DB Office"/>
          <w:sz w:val="19"/>
        </w:rPr>
        <w:t xml:space="preserve"> </w:t>
      </w:r>
      <w:r w:rsidR="00D04120" w:rsidRPr="00397C54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14:paraId="43B14CCF" w14:textId="77777777" w:rsidR="00D87A25" w:rsidRPr="00397C54" w:rsidRDefault="00D87A25" w:rsidP="00D87A25">
      <w:pPr>
        <w:rPr>
          <w:rFonts w:ascii="DB Office" w:hAnsi="DB Office"/>
          <w:sz w:val="19"/>
        </w:rPr>
      </w:pPr>
    </w:p>
    <w:p w14:paraId="03DC731A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14:paraId="3B384E04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15B150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="00B56B55" w:rsidRPr="00397C54">
        <w:rPr>
          <w:rFonts w:ascii="DB Office" w:hAnsi="DB Office"/>
          <w:sz w:val="19"/>
        </w:rPr>
        <w:t>Voraus</w:t>
      </w:r>
      <w:r w:rsidR="00FF62B3" w:rsidRPr="00397C54">
        <w:rPr>
          <w:rFonts w:ascii="DB Office" w:hAnsi="DB Office"/>
          <w:sz w:val="19"/>
        </w:rPr>
        <w:t>k</w:t>
      </w:r>
      <w:r w:rsidR="00B56B55" w:rsidRPr="00397C54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="00D04120" w:rsidRPr="00397C54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14:paraId="2D403D4E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147C9AE7" w14:textId="77777777" w:rsidR="00D87A25" w:rsidRPr="00397C54" w:rsidRDefault="00D87A25" w:rsidP="004A1C84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bindend.</w:t>
      </w:r>
    </w:p>
    <w:p w14:paraId="0B4F40ED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7A6FA1" w14:textId="77777777" w:rsidR="00D87A25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14:paraId="461961C8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56C91DE1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7C8C33FA" w14:textId="77777777" w:rsidR="00C8663D" w:rsidRPr="00397C54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29B2E599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</w:p>
    <w:bookmarkStart w:id="21" w:name="_Hlk23315168"/>
    <w:p w14:paraId="4F1EE816" w14:textId="77777777" w:rsidR="00C8663D" w:rsidRPr="002312B9" w:rsidRDefault="00C8663D" w:rsidP="00C8663D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14:paraId="6FBA7519" w14:textId="77777777" w:rsidR="00D87A25" w:rsidRPr="00397C54" w:rsidRDefault="00D87A25" w:rsidP="00D87A25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14:paraId="5F2B2981" w14:textId="77777777" w:rsidR="00D87A25" w:rsidRPr="00397C54" w:rsidRDefault="00D87A25" w:rsidP="00D87A25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14:paraId="15E42996" w14:textId="77777777" w:rsidR="00715ECB" w:rsidRPr="00397C54" w:rsidRDefault="00715ECB">
      <w:pPr>
        <w:rPr>
          <w:rFonts w:ascii="DB Office" w:hAnsi="DB Office"/>
        </w:rPr>
      </w:pPr>
    </w:p>
    <w:sectPr w:rsidR="00715ECB" w:rsidRPr="00397C5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59E" w14:textId="77777777" w:rsidR="00514624" w:rsidRDefault="00514624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c>
        <w:tcPr>
          <w:tcW w:w="1701" w:type="dxa"/>
        </w:tcPr>
        <w:p w14:paraId="3A09491B" w14:textId="77777777" w:rsidR="00514624" w:rsidRDefault="00514624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114656B8" w14:textId="77777777" w:rsidR="00514624" w:rsidRDefault="00514624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52799660" w14:textId="77777777" w:rsidR="00514624" w:rsidRDefault="00514624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14:paraId="7165AAE7" w14:textId="77777777" w:rsidR="00514624" w:rsidRDefault="005146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c>
        <w:tcPr>
          <w:tcW w:w="1701" w:type="dxa"/>
        </w:tcPr>
        <w:p w14:paraId="7A7113A5" w14:textId="77777777" w:rsidR="00514624" w:rsidRPr="003B1245" w:rsidRDefault="00E27880" w:rsidP="00C57F19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="00715ECB" w:rsidRPr="003B1245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="00715ECB" w:rsidRPr="003B1245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="00514624" w:rsidRPr="003B1245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14:paraId="5F0B893D" w14:textId="77777777" w:rsidR="00514624" w:rsidRPr="003B1245" w:rsidRDefault="00715ECB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="00E61C18" w:rsidRPr="003B1245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14:paraId="589CE35E" w14:textId="77777777" w:rsidR="00514624" w:rsidRPr="003B1245" w:rsidRDefault="00514624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c>
        <w:tcPr>
          <w:tcW w:w="1701" w:type="dxa"/>
        </w:tcPr>
        <w:p w14:paraId="38B358A4" w14:textId="77777777" w:rsidR="00514624" w:rsidRPr="00C57F19" w:rsidRDefault="00C57F19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14:paraId="535C6232" w14:textId="77777777" w:rsidR="00514624" w:rsidRPr="003B1245" w:rsidRDefault="00514624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="006F7A80" w:rsidRPr="003B1245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="00715ECB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="003B1245" w:rsidRP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="00E27880" w:rsidRPr="003B1245">
            <w:rPr>
              <w:rFonts w:ascii="DB Office" w:hAnsi="DB Office"/>
              <w:sz w:val="16"/>
            </w:rPr>
            <w:t>3</w:t>
          </w:r>
          <w:r w:rsidR="003B1245" w:rsidRPr="003B1245">
            <w:rPr>
              <w:rFonts w:ascii="DB Office" w:hAnsi="DB Office"/>
              <w:sz w:val="16"/>
            </w:rPr>
            <w:t>0</w:t>
          </w:r>
          <w:r w:rsidR="00E27880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297</w:t>
          </w:r>
          <w:r w:rsidR="00E27880" w:rsidRPr="003B1245">
            <w:rPr>
              <w:rFonts w:ascii="DB Office" w:hAnsi="DB Office"/>
              <w:sz w:val="16"/>
            </w:rPr>
            <w:t>-</w:t>
          </w:r>
          <w:r w:rsidR="003B1245" w:rsidRP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14:paraId="1A2FF11B" w14:textId="77777777" w:rsidR="00514624" w:rsidRDefault="00514624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14:paraId="3C416396" w14:textId="77777777" w:rsidR="00455ADF" w:rsidRPr="003B1245" w:rsidRDefault="00455ADF" w:rsidP="003D594B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296CFB30" w14:textId="77777777" w:rsidR="00514624" w:rsidRDefault="005146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6646E62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45EB6ECE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7406C06E" w14:textId="77777777" w:rsidR="00514624" w:rsidRDefault="00514624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c>
        <w:tcPr>
          <w:tcW w:w="6380" w:type="dxa"/>
          <w:gridSpan w:val="2"/>
        </w:tcPr>
        <w:p w14:paraId="294C73DF" w14:textId="77777777" w:rsidR="00514624" w:rsidRDefault="00514624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7505ECE7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7F5E5146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03214311" w14:textId="77777777" w:rsidR="00514624" w:rsidRDefault="00514624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CF90" w14:textId="77777777" w:rsidR="00514624" w:rsidRDefault="00514624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484C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1639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37541"/>
    <w:rsid w:val="00946C7E"/>
    <w:rsid w:val="00986AB8"/>
    <w:rsid w:val="00A1016D"/>
    <w:rsid w:val="00A128CA"/>
    <w:rsid w:val="00A3495F"/>
    <w:rsid w:val="00A52DF7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CF1445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2FD9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F8386260EAB44A3A44027DFF996FF" ma:contentTypeVersion="18" ma:contentTypeDescription="Ein neues Dokument erstellen." ma:contentTypeScope="" ma:versionID="592da0a78d5ebcb8f78fe95a5941aada">
  <xsd:schema xmlns:xsd="http://www.w3.org/2001/XMLSchema" xmlns:xs="http://www.w3.org/2001/XMLSchema" xmlns:p="http://schemas.microsoft.com/office/2006/metadata/properties" xmlns:ns2="76ef1c32-7de7-4610-8371-6ed39b391c0f" xmlns:ns3="d26a581a-e002-4110-9c62-a9c0aef3ceda" targetNamespace="http://schemas.microsoft.com/office/2006/metadata/properties" ma:root="true" ma:fieldsID="02ba63cb545729d3883bc4612808d26f" ns2:_="" ns3:_="">
    <xsd:import namespace="76ef1c32-7de7-4610-8371-6ed39b391c0f"/>
    <xsd:import namespace="d26a581a-e002-4110-9c62-a9c0aef3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1c32-7de7-4610-8371-6ed39b391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a581a-e002-4110-9c62-a9c0aef3c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d72a3-d961-42af-994d-537a024c2a0e}" ma:internalName="TaxCatchAll" ma:showField="CatchAllData" ma:web="d26a581a-e002-4110-9c62-a9c0aef3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ef1c32-7de7-4610-8371-6ed39b391c0f">
      <Terms xmlns="http://schemas.microsoft.com/office/infopath/2007/PartnerControls"/>
    </lcf76f155ced4ddcb4097134ff3c332f>
    <TaxCatchAll xmlns="d26a581a-e002-4110-9c62-a9c0aef3ceda" xsi:nil="true"/>
  </documentManagement>
</p:properties>
</file>

<file path=customXml/itemProps1.xml><?xml version="1.0" encoding="utf-8"?>
<ds:datastoreItem xmlns:ds="http://schemas.openxmlformats.org/officeDocument/2006/customXml" ds:itemID="{13E72056-84C4-43E0-B379-B1FE9D6288C0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  <ds:schemaRef ds:uri="76ef1c32-7de7-4610-8371-6ed39b391c0f"/>
    <ds:schemaRef ds:uri="d26a581a-e002-4110-9c62-a9c0aef3ce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303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Kerstin Querhammer</cp:lastModifiedBy>
  <cp:revision>5</cp:revision>
  <cp:lastPrinted>2011-06-24T07:55:00Z</cp:lastPrinted>
  <dcterms:created xsi:type="dcterms:W3CDTF">2024-06-21T14:15:00Z</dcterms:created>
  <dcterms:modified xsi:type="dcterms:W3CDTF">2025-11-25T11:53:00Z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0x010100221F8386260EAB44A3A44027DFF996FF</vt:lpwstr>
  </property>
  <property fmtid="{D5CDD505-2E9C-101B-9397-08002B2CF9AE}" pid="3" name="MediaServiceImageTags">
    <vt:lpwstr/>
  </property>
</Properties>
</file>